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5712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multiple CU-UPs over 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>tunnel endpoint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s corresponding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 xml:space="preserve"> to the 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multiple CU-UP</w:t>
            </w:r>
            <w:r>
              <w:rPr>
                <w:rFonts w:hint="eastAsia"/>
                <w:b w:val="0"/>
                <w:sz w:val="22"/>
                <w:szCs w:val="22"/>
                <w:lang w:val="en-US" w:eastAsia="ja-JP"/>
              </w:rPr>
              <w:t xml:space="preserve"> node</w:t>
            </w: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PDU session split in one NG-RAN node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8620F7A"/>
    <w:rsid w:val="0B580905"/>
    <w:rsid w:val="10A24D10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5B8055F"/>
    <w:rsid w:val="35D14B3A"/>
    <w:rsid w:val="36745219"/>
    <w:rsid w:val="39B20CBB"/>
    <w:rsid w:val="3B5F66CE"/>
    <w:rsid w:val="3B944F9E"/>
    <w:rsid w:val="3F744B1E"/>
    <w:rsid w:val="4179413A"/>
    <w:rsid w:val="428033D9"/>
    <w:rsid w:val="4AF24F01"/>
    <w:rsid w:val="4FEB7BD7"/>
    <w:rsid w:val="526529A2"/>
    <w:rsid w:val="529C7A20"/>
    <w:rsid w:val="56D32ACD"/>
    <w:rsid w:val="578540B4"/>
    <w:rsid w:val="5C7D1617"/>
    <w:rsid w:val="5E656DCE"/>
    <w:rsid w:val="604254D7"/>
    <w:rsid w:val="605A71A0"/>
    <w:rsid w:val="60646DEC"/>
    <w:rsid w:val="61A55732"/>
    <w:rsid w:val="6E7A3549"/>
    <w:rsid w:val="6F1F562F"/>
    <w:rsid w:val="72FF3806"/>
    <w:rsid w:val="73692CE2"/>
    <w:rsid w:val="77B4056D"/>
    <w:rsid w:val="7C3B4518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2411-12-31T23:00:00Z</cp:lastPrinted>
  <dcterms:modified xsi:type="dcterms:W3CDTF">2019-10-04T06:28:20Z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